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Default="00B41A52" w:rsidP="00236BF6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для  размещения автостоянки</w:t>
      </w:r>
    </w:p>
    <w:p w:rsidR="00725246" w:rsidRPr="005819CE" w:rsidRDefault="00725246" w:rsidP="00236BF6">
      <w:pPr>
        <w:jc w:val="center"/>
        <w:rPr>
          <w:b/>
          <w:bCs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»__________202</w:t>
            </w:r>
            <w:r w:rsidR="0072527E">
              <w:rPr>
                <w:sz w:val="24"/>
                <w:szCs w:val="24"/>
              </w:rPr>
              <w:t>2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</w:t>
      </w:r>
      <w:r w:rsidR="008C2A13" w:rsidRPr="008C2A13">
        <w:rPr>
          <w:sz w:val="24"/>
          <w:szCs w:val="24"/>
        </w:rPr>
        <w:t>№  зем-19 от 20.01.2021г.</w:t>
      </w:r>
      <w:r w:rsidR="00AA2B22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AA2B22">
        <w:rPr>
          <w:b/>
          <w:sz w:val="24"/>
          <w:szCs w:val="24"/>
        </w:rPr>
        <w:t>_________________имунуемый в дальнейшем «Арендатор»  _____________</w:t>
      </w:r>
      <w:r w:rsidRPr="0045600C">
        <w:rPr>
          <w:color w:val="000000"/>
          <w:sz w:val="24"/>
          <w:szCs w:val="24"/>
        </w:rPr>
        <w:t xml:space="preserve"> 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населённых пунктов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F87696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DE28DB" w:rsidRPr="0045600C">
        <w:rPr>
          <w:b/>
          <w:sz w:val="24"/>
          <w:szCs w:val="24"/>
        </w:rPr>
        <w:instrText xml:space="preserve">GetObjectRegin (CONTEXT)" \* MERGEFORMAT </w:instrText>
      </w:r>
      <w:r w:rsidR="00F87696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F87696" w:rsidRPr="0045600C">
        <w:rPr>
          <w:b/>
          <w:sz w:val="24"/>
          <w:szCs w:val="24"/>
        </w:rPr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F87696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3020BA" w:rsidRPr="0045600C">
        <w:rPr>
          <w:b/>
          <w:sz w:val="24"/>
          <w:szCs w:val="24"/>
        </w:rPr>
        <w:instrText>GetEndDateMovesetDoc</w:instrText>
      </w:r>
      <w:r w:rsidR="00DE28DB" w:rsidRPr="0045600C">
        <w:rPr>
          <w:b/>
          <w:sz w:val="24"/>
          <w:szCs w:val="24"/>
        </w:rPr>
        <w:instrText xml:space="preserve"> (CONTEXT)" \* MERGEFORMAT </w:instrText>
      </w:r>
      <w:r w:rsidR="00F87696" w:rsidRPr="0045600C">
        <w:rPr>
          <w:b/>
          <w:sz w:val="24"/>
          <w:szCs w:val="24"/>
        </w:rPr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F87696" w:rsidRPr="0045600C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9336D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1.6</w:t>
      </w:r>
      <w:r w:rsidR="00617C83"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="00617C83"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454225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 </w:t>
      </w:r>
      <w: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</w:r>
      <w:r w:rsidR="009854E6" w:rsidRPr="0045600C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>по первому  требованию беспрепятственный доступ на Объект для его осмотра, осуществления контроля за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326861" w:rsidRPr="00133040">
        <w:rPr>
          <w:sz w:val="24"/>
          <w:szCs w:val="24"/>
        </w:rPr>
        <w:t xml:space="preserve">Без согласия Арендодателя не передавать Объект </w:t>
      </w:r>
      <w:r w:rsidR="002659B9">
        <w:rPr>
          <w:sz w:val="24"/>
          <w:szCs w:val="24"/>
        </w:rPr>
        <w:t xml:space="preserve">в залог и вносить </w:t>
      </w:r>
      <w:r w:rsidR="00326861" w:rsidRPr="00133040">
        <w:rPr>
          <w:sz w:val="24"/>
          <w:szCs w:val="24"/>
        </w:rPr>
        <w:t xml:space="preserve">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6.1.1.  </w:t>
      </w:r>
      <w:r w:rsidR="00560464" w:rsidRPr="009B7151">
        <w:rPr>
          <w:sz w:val="24"/>
          <w:szCs w:val="24"/>
        </w:rPr>
        <w:t>Сдавать Объект (его части) в субаренду (поднаем),</w:t>
      </w:r>
      <w:r w:rsidR="00560464" w:rsidRPr="00003E85">
        <w:t xml:space="preserve"> </w:t>
      </w:r>
      <w:r w:rsidR="00560464">
        <w:rPr>
          <w:sz w:val="24"/>
          <w:szCs w:val="24"/>
        </w:rPr>
        <w:t>п</w:t>
      </w:r>
      <w:bookmarkStart w:id="0" w:name="_GoBack"/>
      <w:bookmarkEnd w:id="0"/>
      <w:r w:rsidR="00560464" w:rsidRPr="00133040">
        <w:rPr>
          <w:color w:val="000000" w:themeColor="text1"/>
          <w:sz w:val="24"/>
          <w:szCs w:val="24"/>
        </w:rPr>
        <w:t xml:space="preserve">ередавать </w:t>
      </w:r>
      <w:r w:rsidR="001368A4" w:rsidRPr="00133040">
        <w:rPr>
          <w:color w:val="000000" w:themeColor="text1"/>
          <w:sz w:val="24"/>
          <w:szCs w:val="24"/>
        </w:rPr>
        <w:t xml:space="preserve">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Pr="00DD1F41" w:rsidRDefault="0015384B" w:rsidP="00D95A32">
      <w:pPr>
        <w:widowControl/>
        <w:ind w:left="426" w:hanging="426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</w:t>
      </w:r>
      <w:r w:rsidR="00664E45" w:rsidRPr="00DD1F41">
        <w:rPr>
          <w:color w:val="000000" w:themeColor="text1"/>
          <w:sz w:val="22"/>
          <w:szCs w:val="22"/>
        </w:rPr>
        <w:t>оответствии с действующим законодательством</w:t>
      </w:r>
      <w:r w:rsidR="00A90ED6" w:rsidRPr="00DD1F41">
        <w:rPr>
          <w:color w:val="000000" w:themeColor="text1"/>
          <w:sz w:val="22"/>
          <w:szCs w:val="22"/>
        </w:rPr>
        <w:t>.</w:t>
      </w:r>
      <w:r w:rsidR="00236BF6" w:rsidRPr="00DD1F41">
        <w:rPr>
          <w:color w:val="000000" w:themeColor="text1"/>
          <w:sz w:val="22"/>
          <w:szCs w:val="22"/>
        </w:rPr>
        <w:t xml:space="preserve"> </w:t>
      </w:r>
    </w:p>
    <w:p w:rsidR="00664044" w:rsidRPr="00725246" w:rsidRDefault="00DD1F41" w:rsidP="00725246">
      <w:pPr>
        <w:suppressAutoHyphens/>
        <w:overflowPunct w:val="0"/>
        <w:jc w:val="both"/>
        <w:rPr>
          <w:color w:val="000000" w:themeColor="text1"/>
          <w:sz w:val="24"/>
          <w:szCs w:val="24"/>
        </w:rPr>
      </w:pPr>
      <w:r w:rsidRPr="00DD1F41">
        <w:rPr>
          <w:color w:val="000000" w:themeColor="text1"/>
          <w:sz w:val="22"/>
          <w:szCs w:val="22"/>
        </w:rPr>
        <w:t>6.4.</w:t>
      </w:r>
      <w:r>
        <w:rPr>
          <w:color w:val="000000" w:themeColor="text1"/>
          <w:sz w:val="22"/>
          <w:szCs w:val="22"/>
        </w:rPr>
        <w:t xml:space="preserve"> </w:t>
      </w:r>
      <w:r w:rsidRPr="00DD1F41">
        <w:rPr>
          <w:b/>
          <w:color w:val="000000"/>
          <w:sz w:val="22"/>
          <w:szCs w:val="22"/>
        </w:rPr>
        <w:t>Обременение /ограничение прав на земельны</w:t>
      </w:r>
      <w:r>
        <w:rPr>
          <w:b/>
          <w:color w:val="000000"/>
          <w:sz w:val="22"/>
          <w:szCs w:val="22"/>
        </w:rPr>
        <w:t>й</w:t>
      </w:r>
      <w:r w:rsidRPr="00DD1F41">
        <w:rPr>
          <w:b/>
          <w:color w:val="000000"/>
          <w:sz w:val="22"/>
          <w:szCs w:val="22"/>
        </w:rPr>
        <w:t xml:space="preserve"> участ</w:t>
      </w:r>
      <w:r>
        <w:rPr>
          <w:b/>
          <w:color w:val="000000"/>
          <w:sz w:val="22"/>
          <w:szCs w:val="22"/>
        </w:rPr>
        <w:t>ок</w:t>
      </w:r>
      <w:r w:rsidR="005A64B4">
        <w:t xml:space="preserve">: </w:t>
      </w:r>
      <w:r w:rsidR="00725246" w:rsidRPr="00725246">
        <w:rPr>
          <w:color w:val="000000" w:themeColor="text1"/>
          <w:sz w:val="24"/>
          <w:szCs w:val="24"/>
        </w:rPr>
        <w:t>Земельный участок не предназначен для строительства.</w:t>
      </w:r>
    </w:p>
    <w:p w:rsidR="00236BF6" w:rsidRPr="00725246" w:rsidRDefault="00236BF6" w:rsidP="00664044">
      <w:pPr>
        <w:suppressAutoHyphens/>
        <w:overflowPunct w:val="0"/>
        <w:jc w:val="both"/>
        <w:rPr>
          <w:color w:val="000000" w:themeColor="text1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lastRenderedPageBreak/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8C2A13" w:rsidRPr="008C2A13" w:rsidRDefault="008C2A13" w:rsidP="008C2A13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Получатель - УФК по Челябинской области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(КУИ ЗГО)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ИНН 7404009308, КПП 740401001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proofErr w:type="gramStart"/>
      <w:r w:rsidRPr="005D410D">
        <w:rPr>
          <w:bCs/>
          <w:color w:val="000000"/>
          <w:sz w:val="22"/>
          <w:szCs w:val="22"/>
        </w:rPr>
        <w:t>Р</w:t>
      </w:r>
      <w:proofErr w:type="gramEnd"/>
      <w:r w:rsidRPr="005D410D">
        <w:rPr>
          <w:bCs/>
          <w:color w:val="000000"/>
          <w:sz w:val="22"/>
          <w:szCs w:val="22"/>
        </w:rPr>
        <w:t>/счет  03100643000000016900,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5D410D">
        <w:rPr>
          <w:bCs/>
          <w:color w:val="000000"/>
          <w:sz w:val="22"/>
          <w:szCs w:val="22"/>
        </w:rPr>
        <w:t>.Ч</w:t>
      </w:r>
      <w:proofErr w:type="gramEnd"/>
      <w:r w:rsidRPr="005D410D">
        <w:rPr>
          <w:bCs/>
          <w:color w:val="000000"/>
          <w:sz w:val="22"/>
          <w:szCs w:val="22"/>
        </w:rPr>
        <w:t>елябинск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5D410D">
        <w:rPr>
          <w:bCs/>
          <w:color w:val="000000"/>
          <w:sz w:val="22"/>
          <w:szCs w:val="22"/>
        </w:rPr>
        <w:t>кор</w:t>
      </w:r>
      <w:proofErr w:type="gramStart"/>
      <w:r w:rsidRPr="005D410D">
        <w:rPr>
          <w:bCs/>
          <w:color w:val="000000"/>
          <w:sz w:val="22"/>
          <w:szCs w:val="22"/>
        </w:rPr>
        <w:t>.с</w:t>
      </w:r>
      <w:proofErr w:type="gramEnd"/>
      <w:r w:rsidRPr="005D410D">
        <w:rPr>
          <w:bCs/>
          <w:color w:val="000000"/>
          <w:sz w:val="22"/>
          <w:szCs w:val="22"/>
        </w:rPr>
        <w:t>чета</w:t>
      </w:r>
      <w:proofErr w:type="spellEnd"/>
      <w:r w:rsidRPr="005D410D">
        <w:rPr>
          <w:bCs/>
          <w:color w:val="000000"/>
          <w:sz w:val="22"/>
          <w:szCs w:val="22"/>
        </w:rPr>
        <w:t xml:space="preserve"> 40102810645370000062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БИК 017501500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КБК 118 1 11 050 1204 0000 120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ОКТМО 75712000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 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Заместитель руководителя,</w:t>
      </w:r>
    </w:p>
    <w:p w:rsidR="00F65C26" w:rsidRPr="005D410D" w:rsidRDefault="005D410D" w:rsidP="005D410D">
      <w:pPr>
        <w:jc w:val="both"/>
        <w:rPr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начальник отдела земельных отношений _____________________Т.О. Курчатова</w:t>
      </w:r>
      <w:r w:rsidRPr="005D410D">
        <w:rPr>
          <w:bCs/>
          <w:color w:val="000000"/>
          <w:sz w:val="22"/>
          <w:szCs w:val="22"/>
        </w:rPr>
        <w:tab/>
      </w:r>
      <w:fldSimple w:instr="DOCVARIABLE &quot;SP_FUNC: GetVicariousSignature (CONTEXT)&quot; \* MERGEFORMAT ">
        <w:r w:rsidR="0045600C" w:rsidRPr="005D410D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F87696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F87696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F87696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F87696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F87696" w:rsidRPr="005819CE">
        <w:rPr>
          <w:sz w:val="22"/>
          <w:szCs w:val="22"/>
        </w:rPr>
        <w:fldChar w:fldCharType="end"/>
      </w:r>
    </w:p>
    <w:p w:rsidR="00DE28DB" w:rsidRPr="005819CE" w:rsidRDefault="00F87696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F87696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442C7"/>
    <w:rsid w:val="00054AEB"/>
    <w:rsid w:val="00061F27"/>
    <w:rsid w:val="00086BB6"/>
    <w:rsid w:val="000C5599"/>
    <w:rsid w:val="000D5370"/>
    <w:rsid w:val="000F4450"/>
    <w:rsid w:val="001120AC"/>
    <w:rsid w:val="0012197A"/>
    <w:rsid w:val="00121AA3"/>
    <w:rsid w:val="001261F3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A46B0"/>
    <w:rsid w:val="001B7A3D"/>
    <w:rsid w:val="001D36A0"/>
    <w:rsid w:val="001E0D4E"/>
    <w:rsid w:val="001E7362"/>
    <w:rsid w:val="001F0706"/>
    <w:rsid w:val="001F3360"/>
    <w:rsid w:val="001F706A"/>
    <w:rsid w:val="0020640A"/>
    <w:rsid w:val="00236BF6"/>
    <w:rsid w:val="00242080"/>
    <w:rsid w:val="00247E35"/>
    <w:rsid w:val="00264A51"/>
    <w:rsid w:val="002659B9"/>
    <w:rsid w:val="00276B04"/>
    <w:rsid w:val="00284903"/>
    <w:rsid w:val="00292A94"/>
    <w:rsid w:val="0029550F"/>
    <w:rsid w:val="002A5EC9"/>
    <w:rsid w:val="002A70C4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472DA"/>
    <w:rsid w:val="003524E7"/>
    <w:rsid w:val="003731B7"/>
    <w:rsid w:val="0038752F"/>
    <w:rsid w:val="00390405"/>
    <w:rsid w:val="003A6A82"/>
    <w:rsid w:val="003B0C67"/>
    <w:rsid w:val="003C17BE"/>
    <w:rsid w:val="003C19DA"/>
    <w:rsid w:val="003D03E1"/>
    <w:rsid w:val="003D3638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4225"/>
    <w:rsid w:val="0045600C"/>
    <w:rsid w:val="00473EDC"/>
    <w:rsid w:val="004816F0"/>
    <w:rsid w:val="004926DC"/>
    <w:rsid w:val="00492C29"/>
    <w:rsid w:val="00497389"/>
    <w:rsid w:val="004B1FDB"/>
    <w:rsid w:val="004C3A9D"/>
    <w:rsid w:val="004E6511"/>
    <w:rsid w:val="004F1937"/>
    <w:rsid w:val="00511CDA"/>
    <w:rsid w:val="0051232D"/>
    <w:rsid w:val="00535F77"/>
    <w:rsid w:val="00540E25"/>
    <w:rsid w:val="00546116"/>
    <w:rsid w:val="00557EE4"/>
    <w:rsid w:val="00560464"/>
    <w:rsid w:val="005819CE"/>
    <w:rsid w:val="005951B6"/>
    <w:rsid w:val="005A64B4"/>
    <w:rsid w:val="005C0693"/>
    <w:rsid w:val="005D410D"/>
    <w:rsid w:val="005D7B27"/>
    <w:rsid w:val="00605C28"/>
    <w:rsid w:val="00617C83"/>
    <w:rsid w:val="006562E4"/>
    <w:rsid w:val="00656F09"/>
    <w:rsid w:val="00657AED"/>
    <w:rsid w:val="00664044"/>
    <w:rsid w:val="00664E45"/>
    <w:rsid w:val="00673A65"/>
    <w:rsid w:val="00682680"/>
    <w:rsid w:val="00687671"/>
    <w:rsid w:val="006D4F53"/>
    <w:rsid w:val="006D54CE"/>
    <w:rsid w:val="006E5BAA"/>
    <w:rsid w:val="00721CD5"/>
    <w:rsid w:val="00725246"/>
    <w:rsid w:val="0072527E"/>
    <w:rsid w:val="0074483B"/>
    <w:rsid w:val="007453E3"/>
    <w:rsid w:val="00747682"/>
    <w:rsid w:val="00752A2B"/>
    <w:rsid w:val="00761D0C"/>
    <w:rsid w:val="007724F8"/>
    <w:rsid w:val="00793293"/>
    <w:rsid w:val="007A7337"/>
    <w:rsid w:val="007D7EF6"/>
    <w:rsid w:val="007E0D36"/>
    <w:rsid w:val="007E5769"/>
    <w:rsid w:val="0080478A"/>
    <w:rsid w:val="00820E46"/>
    <w:rsid w:val="008258E0"/>
    <w:rsid w:val="008510E9"/>
    <w:rsid w:val="00871BA7"/>
    <w:rsid w:val="008724E3"/>
    <w:rsid w:val="008B49C6"/>
    <w:rsid w:val="008B5545"/>
    <w:rsid w:val="008B744B"/>
    <w:rsid w:val="008C21ED"/>
    <w:rsid w:val="008C2A13"/>
    <w:rsid w:val="008E42E4"/>
    <w:rsid w:val="008F0EA0"/>
    <w:rsid w:val="00905076"/>
    <w:rsid w:val="00916722"/>
    <w:rsid w:val="00927E6E"/>
    <w:rsid w:val="009336D3"/>
    <w:rsid w:val="009465B3"/>
    <w:rsid w:val="009554DC"/>
    <w:rsid w:val="009854E6"/>
    <w:rsid w:val="00995D69"/>
    <w:rsid w:val="009B03D8"/>
    <w:rsid w:val="009B3004"/>
    <w:rsid w:val="009C17D1"/>
    <w:rsid w:val="009C2EC3"/>
    <w:rsid w:val="009C595B"/>
    <w:rsid w:val="009D24E7"/>
    <w:rsid w:val="009D45C1"/>
    <w:rsid w:val="00A106C0"/>
    <w:rsid w:val="00A5136D"/>
    <w:rsid w:val="00A849B2"/>
    <w:rsid w:val="00A8683F"/>
    <w:rsid w:val="00A90ED6"/>
    <w:rsid w:val="00AA2B22"/>
    <w:rsid w:val="00AE0425"/>
    <w:rsid w:val="00B0340F"/>
    <w:rsid w:val="00B04E4F"/>
    <w:rsid w:val="00B12218"/>
    <w:rsid w:val="00B318C4"/>
    <w:rsid w:val="00B41A52"/>
    <w:rsid w:val="00B56D6B"/>
    <w:rsid w:val="00B70539"/>
    <w:rsid w:val="00B74B3A"/>
    <w:rsid w:val="00B81F8D"/>
    <w:rsid w:val="00BA023C"/>
    <w:rsid w:val="00BA3A18"/>
    <w:rsid w:val="00BC0314"/>
    <w:rsid w:val="00BC1A32"/>
    <w:rsid w:val="00BD337C"/>
    <w:rsid w:val="00BF1FA1"/>
    <w:rsid w:val="00BF3920"/>
    <w:rsid w:val="00BF6354"/>
    <w:rsid w:val="00BF7980"/>
    <w:rsid w:val="00C020AE"/>
    <w:rsid w:val="00C23813"/>
    <w:rsid w:val="00C51797"/>
    <w:rsid w:val="00C615CC"/>
    <w:rsid w:val="00C77600"/>
    <w:rsid w:val="00C87602"/>
    <w:rsid w:val="00C939BD"/>
    <w:rsid w:val="00CA598B"/>
    <w:rsid w:val="00CC7D8C"/>
    <w:rsid w:val="00CE0AFF"/>
    <w:rsid w:val="00CF0649"/>
    <w:rsid w:val="00CF4B69"/>
    <w:rsid w:val="00D03AD3"/>
    <w:rsid w:val="00D40B6B"/>
    <w:rsid w:val="00D50433"/>
    <w:rsid w:val="00D56F2B"/>
    <w:rsid w:val="00D8137D"/>
    <w:rsid w:val="00D95A32"/>
    <w:rsid w:val="00DA2ED1"/>
    <w:rsid w:val="00DB1B5B"/>
    <w:rsid w:val="00DC220D"/>
    <w:rsid w:val="00DD1F41"/>
    <w:rsid w:val="00DE28DB"/>
    <w:rsid w:val="00E430CD"/>
    <w:rsid w:val="00E66AC7"/>
    <w:rsid w:val="00E749CA"/>
    <w:rsid w:val="00E81F36"/>
    <w:rsid w:val="00E90B3F"/>
    <w:rsid w:val="00E90E92"/>
    <w:rsid w:val="00EC1B5C"/>
    <w:rsid w:val="00ED3C57"/>
    <w:rsid w:val="00ED40F2"/>
    <w:rsid w:val="00F001C4"/>
    <w:rsid w:val="00F0578E"/>
    <w:rsid w:val="00F477AD"/>
    <w:rsid w:val="00F54268"/>
    <w:rsid w:val="00F64272"/>
    <w:rsid w:val="00F65C26"/>
    <w:rsid w:val="00F6781F"/>
    <w:rsid w:val="00F82064"/>
    <w:rsid w:val="00F86A2E"/>
    <w:rsid w:val="00F87696"/>
    <w:rsid w:val="00F87A4F"/>
    <w:rsid w:val="00FA7056"/>
    <w:rsid w:val="00FD054B"/>
    <w:rsid w:val="00FE32A9"/>
    <w:rsid w:val="00FF5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51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465DA-5B80-4701-9469-650678056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4</TotalTime>
  <Pages>5</Pages>
  <Words>1796</Words>
  <Characters>14191</Characters>
  <Application>Microsoft Office Word</Application>
  <DocSecurity>0</DocSecurity>
  <Lines>118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</cp:revision>
  <cp:lastPrinted>1900-12-31T19:00:00Z</cp:lastPrinted>
  <dcterms:created xsi:type="dcterms:W3CDTF">2022-09-05T06:19:00Z</dcterms:created>
  <dcterms:modified xsi:type="dcterms:W3CDTF">2022-10-24T05:16:00Z</dcterms:modified>
</cp:coreProperties>
</file>